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6CB47" w14:textId="33DD736F" w:rsidR="00F32772" w:rsidRDefault="00F32772" w:rsidP="00F32772">
      <w:pPr>
        <w:pStyle w:val="NoSpacing"/>
      </w:pPr>
      <w:r>
        <w:rPr>
          <w:u w:val="single"/>
        </w:rPr>
        <w:t>Nicholas MACHELL</w:t>
      </w:r>
      <w:r>
        <w:t xml:space="preserve">      </w:t>
      </w:r>
      <w:r>
        <w:t>(fl.1</w:t>
      </w:r>
      <w:r>
        <w:t>455-1502)</w:t>
      </w:r>
    </w:p>
    <w:p w14:paraId="2AE116CB" w14:textId="77777777" w:rsidR="00F32772" w:rsidRDefault="00F32772" w:rsidP="00F32772">
      <w:pPr>
        <w:pStyle w:val="NoSpacing"/>
      </w:pPr>
      <w:r>
        <w:t xml:space="preserve">Rector of </w:t>
      </w:r>
      <w:proofErr w:type="spellStart"/>
      <w:r>
        <w:t>St.Botolph’s</w:t>
      </w:r>
      <w:proofErr w:type="spellEnd"/>
      <w:r>
        <w:t xml:space="preserve"> Church, </w:t>
      </w:r>
      <w:proofErr w:type="spellStart"/>
      <w:r>
        <w:t>Bossall</w:t>
      </w:r>
      <w:proofErr w:type="spellEnd"/>
      <w:r>
        <w:t>, North Riding of Yorkshire.</w:t>
      </w:r>
    </w:p>
    <w:p w14:paraId="183445D6" w14:textId="77777777" w:rsidR="00F32772" w:rsidRDefault="00F32772" w:rsidP="00F32772">
      <w:pPr>
        <w:pStyle w:val="NoSpacing"/>
      </w:pPr>
    </w:p>
    <w:p w14:paraId="2867DF49" w14:textId="77777777" w:rsidR="00F32772" w:rsidRDefault="00F32772" w:rsidP="00F32772">
      <w:pPr>
        <w:pStyle w:val="NoSpacing"/>
      </w:pPr>
    </w:p>
    <w:p w14:paraId="33EDC45E" w14:textId="17D0BE9D" w:rsidR="00F32772" w:rsidRDefault="00F32772" w:rsidP="00F32772">
      <w:pPr>
        <w:pStyle w:val="NoSpacing"/>
      </w:pPr>
      <w:r>
        <w:tab/>
        <w:t>1</w:t>
      </w:r>
      <w:r>
        <w:t>455</w:t>
      </w:r>
      <w:r>
        <w:tab/>
        <w:t>He became Rector.</w:t>
      </w:r>
      <w:bookmarkStart w:id="0" w:name="_GoBack"/>
      <w:bookmarkEnd w:id="0"/>
    </w:p>
    <w:p w14:paraId="4393239D" w14:textId="77777777" w:rsidR="00F32772" w:rsidRDefault="00F32772" w:rsidP="00F32772">
      <w:pPr>
        <w:pStyle w:val="NoSpacing"/>
      </w:pPr>
      <w:r>
        <w:tab/>
      </w:r>
      <w:r>
        <w:tab/>
        <w:t>(from information in the church)</w:t>
      </w:r>
    </w:p>
    <w:p w14:paraId="7ECA133A" w14:textId="77777777" w:rsidR="00F32772" w:rsidRDefault="00F32772" w:rsidP="00F32772">
      <w:pPr>
        <w:pStyle w:val="NoSpacing"/>
      </w:pPr>
    </w:p>
    <w:p w14:paraId="29508611" w14:textId="77777777" w:rsidR="00F32772" w:rsidRDefault="00F32772" w:rsidP="00F32772">
      <w:pPr>
        <w:pStyle w:val="NoSpacing"/>
      </w:pPr>
    </w:p>
    <w:p w14:paraId="11340688" w14:textId="77777777" w:rsidR="00F32772" w:rsidRPr="00992CF9" w:rsidRDefault="00F32772" w:rsidP="00F32772">
      <w:pPr>
        <w:pStyle w:val="NoSpacing"/>
      </w:pPr>
      <w:r>
        <w:t>13 November 2019</w:t>
      </w:r>
    </w:p>
    <w:p w14:paraId="726F563E" w14:textId="13EB4668" w:rsidR="006B2F86" w:rsidRPr="00F32772" w:rsidRDefault="00F32772" w:rsidP="00E71FC3">
      <w:pPr>
        <w:pStyle w:val="NoSpacing"/>
      </w:pPr>
    </w:p>
    <w:sectPr w:rsidR="006B2F86" w:rsidRPr="00F327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91EAF" w14:textId="77777777" w:rsidR="00F32772" w:rsidRDefault="00F32772" w:rsidP="00E71FC3">
      <w:pPr>
        <w:spacing w:after="0" w:line="240" w:lineRule="auto"/>
      </w:pPr>
      <w:r>
        <w:separator/>
      </w:r>
    </w:p>
  </w:endnote>
  <w:endnote w:type="continuationSeparator" w:id="0">
    <w:p w14:paraId="07E0539A" w14:textId="77777777" w:rsidR="00F32772" w:rsidRDefault="00F327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6282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DFFD1" w14:textId="77777777" w:rsidR="00F32772" w:rsidRDefault="00F32772" w:rsidP="00E71FC3">
      <w:pPr>
        <w:spacing w:after="0" w:line="240" w:lineRule="auto"/>
      </w:pPr>
      <w:r>
        <w:separator/>
      </w:r>
    </w:p>
  </w:footnote>
  <w:footnote w:type="continuationSeparator" w:id="0">
    <w:p w14:paraId="1D5C0B04" w14:textId="77777777" w:rsidR="00F32772" w:rsidRDefault="00F327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772"/>
    <w:rsid w:val="001A7C09"/>
    <w:rsid w:val="00577BD5"/>
    <w:rsid w:val="006A1F77"/>
    <w:rsid w:val="00733BE7"/>
    <w:rsid w:val="00AB52E8"/>
    <w:rsid w:val="00B16D3F"/>
    <w:rsid w:val="00E71FC3"/>
    <w:rsid w:val="00EF4813"/>
    <w:rsid w:val="00F3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0968A"/>
  <w15:chartTrackingRefBased/>
  <w15:docId w15:val="{39E1A36A-99A4-4ABE-9D01-C8F9280F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2019-11-13T20:14:00Z</dcterms:created>
  <dcterms:modified xsi:type="dcterms:W3CDTF">2019-11-13T20:16:00Z</dcterms:modified>
</cp:coreProperties>
</file>